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5EF3" w14:textId="77777777" w:rsidR="0081588F" w:rsidRDefault="0081588F" w:rsidP="00815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 MOLYNEUX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9CE98CC" w14:textId="77777777" w:rsidR="0081588F" w:rsidRDefault="0081588F" w:rsidP="00815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Man-at-arms.</w:t>
      </w:r>
    </w:p>
    <w:p w14:paraId="65C8A226" w14:textId="77777777" w:rsidR="0081588F" w:rsidRDefault="0081588F" w:rsidP="0081588F">
      <w:pPr>
        <w:pStyle w:val="NoSpacing"/>
        <w:rPr>
          <w:rFonts w:cs="Times New Roman"/>
          <w:szCs w:val="24"/>
        </w:rPr>
      </w:pPr>
    </w:p>
    <w:p w14:paraId="5D01760D" w14:textId="77777777" w:rsidR="0081588F" w:rsidRDefault="0081588F" w:rsidP="0081588F">
      <w:pPr>
        <w:pStyle w:val="NoSpacing"/>
        <w:rPr>
          <w:rFonts w:cs="Times New Roman"/>
          <w:szCs w:val="24"/>
        </w:rPr>
      </w:pPr>
    </w:p>
    <w:p w14:paraId="1C1AC04B" w14:textId="77777777" w:rsidR="0081588F" w:rsidRDefault="0081588F" w:rsidP="00815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He served on expedition to France under the command of Sir James</w:t>
      </w:r>
    </w:p>
    <w:p w14:paraId="494FC27B" w14:textId="77777777" w:rsidR="0081588F" w:rsidRDefault="0081588F" w:rsidP="00815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Harrington(q.v.).</w:t>
      </w:r>
    </w:p>
    <w:p w14:paraId="13E4BC3B" w14:textId="77777777" w:rsidR="0081588F" w:rsidRDefault="0081588F" w:rsidP="0081588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m4, from the AHRC-funded ‘The Soldier in Later Medieval England Online Database’ www.medievalsoldier.org, accessed</w:t>
      </w:r>
    </w:p>
    <w:p w14:paraId="4915EB37" w14:textId="77777777" w:rsidR="0081588F" w:rsidRDefault="0081588F" w:rsidP="0081588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8ED7744" w14:textId="77777777" w:rsidR="0081588F" w:rsidRDefault="0081588F" w:rsidP="0081588F">
      <w:pPr>
        <w:pStyle w:val="NoSpacing"/>
        <w:rPr>
          <w:rFonts w:cs="Times New Roman"/>
          <w:szCs w:val="24"/>
        </w:rPr>
      </w:pPr>
    </w:p>
    <w:p w14:paraId="7905672F" w14:textId="77777777" w:rsidR="0081588F" w:rsidRDefault="0081588F" w:rsidP="0081588F">
      <w:pPr>
        <w:pStyle w:val="NoSpacing"/>
        <w:rPr>
          <w:rFonts w:cs="Times New Roman"/>
          <w:szCs w:val="24"/>
        </w:rPr>
      </w:pPr>
    </w:p>
    <w:p w14:paraId="5F545D19" w14:textId="77777777" w:rsidR="0081588F" w:rsidRDefault="0081588F" w:rsidP="00815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2022</w:t>
      </w:r>
    </w:p>
    <w:p w14:paraId="6AF2AA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8CC4A" w14:textId="77777777" w:rsidR="0081588F" w:rsidRDefault="0081588F" w:rsidP="009139A6">
      <w:r>
        <w:separator/>
      </w:r>
    </w:p>
  </w:endnote>
  <w:endnote w:type="continuationSeparator" w:id="0">
    <w:p w14:paraId="52CE3EFD" w14:textId="77777777" w:rsidR="0081588F" w:rsidRDefault="008158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83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1C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561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77FA" w14:textId="77777777" w:rsidR="0081588F" w:rsidRDefault="0081588F" w:rsidP="009139A6">
      <w:r>
        <w:separator/>
      </w:r>
    </w:p>
  </w:footnote>
  <w:footnote w:type="continuationSeparator" w:id="0">
    <w:p w14:paraId="460B0CDD" w14:textId="77777777" w:rsidR="0081588F" w:rsidRDefault="008158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1F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89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55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8F"/>
    <w:rsid w:val="000666E0"/>
    <w:rsid w:val="002510B7"/>
    <w:rsid w:val="005C130B"/>
    <w:rsid w:val="0081588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59F80"/>
  <w15:chartTrackingRefBased/>
  <w15:docId w15:val="{76F52730-C7D9-4A00-B222-A3328E29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2023-03-17T21:33:00Z</dcterms:created>
  <dcterms:modified xsi:type="dcterms:W3CDTF">2023-03-17T21:34:00Z</dcterms:modified>
</cp:coreProperties>
</file>